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AD5" w:rsidRPr="00DB72EF" w:rsidRDefault="00457AD5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457AD5" w:rsidRPr="00DB72EF" w:rsidRDefault="00457AD5">
      <w:pPr>
        <w:autoSpaceDE/>
        <w:rPr>
          <w:b/>
          <w:i/>
          <w:color w:val="auto"/>
          <w:lang w:eastAsia="ar-SA"/>
        </w:rPr>
      </w:pPr>
    </w:p>
    <w:p w:rsidR="00457AD5" w:rsidRPr="00DB72EF" w:rsidRDefault="00457AD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57AD5" w:rsidRPr="00DB72EF" w:rsidRDefault="00457AD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57AD5" w:rsidRPr="00DB72EF" w:rsidRDefault="00457AD5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57AD5" w:rsidRPr="00DB72EF" w:rsidRDefault="00457AD5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457AD5" w:rsidRPr="00DB72EF" w:rsidRDefault="00457AD5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457AD5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457AD5" w:rsidRPr="00DB72EF" w:rsidRDefault="00457AD5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457AD5" w:rsidRDefault="00457AD5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457AD5" w:rsidRDefault="00457AD5" w:rsidP="00E266AA">
      <w:pPr>
        <w:rPr>
          <w:bCs/>
          <w:i/>
        </w:rPr>
      </w:pPr>
      <w:bookmarkStart w:id="0" w:name="_GoBack"/>
      <w:bookmarkEnd w:id="0"/>
    </w:p>
    <w:p w:rsidR="00457AD5" w:rsidRPr="00DB72EF" w:rsidRDefault="00457AD5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457AD5" w:rsidRPr="00DB72EF" w:rsidRDefault="00457AD5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457AD5" w:rsidRPr="00DB72EF" w:rsidRDefault="00457AD5">
      <w:pPr>
        <w:autoSpaceDE/>
        <w:jc w:val="both"/>
        <w:rPr>
          <w:b/>
          <w:i/>
          <w:color w:val="auto"/>
          <w:lang w:eastAsia="ar-SA"/>
        </w:rPr>
      </w:pPr>
    </w:p>
    <w:p w:rsidR="00457AD5" w:rsidRPr="00DB72EF" w:rsidRDefault="00457AD5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457AD5" w:rsidRPr="00DB72EF" w:rsidRDefault="00457AD5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57AD5" w:rsidRPr="00DB72EF" w:rsidRDefault="00457AD5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457AD5" w:rsidRPr="00DB72EF" w:rsidRDefault="00457AD5" w:rsidP="00E266AA">
      <w:pPr>
        <w:autoSpaceDE/>
        <w:rPr>
          <w:i/>
          <w:color w:val="auto"/>
          <w:lang w:eastAsia="ar-SA"/>
        </w:rPr>
      </w:pPr>
    </w:p>
    <w:p w:rsidR="00457AD5" w:rsidRDefault="00457AD5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457AD5" w:rsidRDefault="00457AD5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457AD5" w:rsidRPr="00E23FD0" w:rsidRDefault="00457AD5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873F25">
        <w:rPr>
          <w:b/>
          <w:color w:val="auto"/>
          <w:sz w:val="28"/>
          <w:szCs w:val="28"/>
          <w:lang w:eastAsia="ar-SA"/>
        </w:rPr>
        <w:t>„</w:t>
      </w:r>
      <w:r w:rsidRPr="009D2C36">
        <w:rPr>
          <w:b/>
          <w:sz w:val="32"/>
          <w:szCs w:val="32"/>
          <w:lang w:eastAsia="pl-PL"/>
        </w:rPr>
        <w:t>Zakup i dostawa laptopów w ramach projektu grantowego "Wsparcie dzieci z rodzin pegeerowskich w rozwoju cyfrowym - Grant PPGR"</w:t>
      </w:r>
      <w:r w:rsidRPr="009D2C36">
        <w:rPr>
          <w:b/>
          <w:sz w:val="28"/>
          <w:szCs w:val="28"/>
          <w:lang w:eastAsia="ar-SA"/>
        </w:rPr>
        <w:t>”</w:t>
      </w:r>
    </w:p>
    <w:p w:rsidR="00457AD5" w:rsidRPr="00E23FD0" w:rsidRDefault="00457AD5">
      <w:pPr>
        <w:autoSpaceDE/>
        <w:jc w:val="both"/>
        <w:rPr>
          <w:color w:val="auto"/>
          <w:lang w:eastAsia="ar-SA"/>
        </w:rPr>
      </w:pPr>
    </w:p>
    <w:p w:rsidR="00457AD5" w:rsidRPr="00DB72EF" w:rsidRDefault="00457AD5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457AD5" w:rsidRPr="00DB72EF" w:rsidRDefault="00457AD5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457AD5" w:rsidRPr="00DB72EF" w:rsidRDefault="00457AD5">
      <w:pPr>
        <w:autoSpaceDE/>
        <w:jc w:val="both"/>
        <w:rPr>
          <w:lang w:eastAsia="ar-SA"/>
        </w:rPr>
      </w:pPr>
    </w:p>
    <w:p w:rsidR="00457AD5" w:rsidRPr="00DB72EF" w:rsidRDefault="00457AD5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457AD5" w:rsidRPr="00FF406D" w:rsidRDefault="00457AD5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457AD5" w:rsidRPr="00DB72EF" w:rsidRDefault="00457AD5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457AD5" w:rsidRPr="002A3B44" w:rsidRDefault="00457AD5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457AD5" w:rsidRDefault="00457AD5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457AD5" w:rsidRPr="00134442" w:rsidRDefault="00457AD5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457AD5" w:rsidRPr="00A64A42" w:rsidRDefault="00457AD5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457AD5" w:rsidRPr="00A64A42" w:rsidRDefault="00457AD5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457AD5" w:rsidRDefault="00457AD5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457AD5" w:rsidRPr="00D46125" w:rsidRDefault="00457AD5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457AD5" w:rsidRPr="00D46125" w:rsidSect="00C8224E">
      <w:headerReference w:type="default" r:id="rId7"/>
      <w:footerReference w:type="default" r:id="rId8"/>
      <w:pgSz w:w="11906" w:h="16838"/>
      <w:pgMar w:top="1079" w:right="1417" w:bottom="107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AD5" w:rsidRDefault="00457AD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457AD5" w:rsidRDefault="00457AD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AD5" w:rsidRDefault="00457AD5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42.5pt;height:60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AD5" w:rsidRDefault="00457AD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457AD5" w:rsidRDefault="00457AD5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AD5" w:rsidRDefault="00457AD5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FS.271.6.2022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43BE3"/>
    <w:rsid w:val="000519E6"/>
    <w:rsid w:val="000B19FF"/>
    <w:rsid w:val="000C391C"/>
    <w:rsid w:val="000E455A"/>
    <w:rsid w:val="00105DA1"/>
    <w:rsid w:val="00111837"/>
    <w:rsid w:val="00134442"/>
    <w:rsid w:val="0014606D"/>
    <w:rsid w:val="001632BC"/>
    <w:rsid w:val="001874C7"/>
    <w:rsid w:val="00194C7F"/>
    <w:rsid w:val="001D4984"/>
    <w:rsid w:val="001E100B"/>
    <w:rsid w:val="001E6FE0"/>
    <w:rsid w:val="0021519A"/>
    <w:rsid w:val="0025432C"/>
    <w:rsid w:val="002641C7"/>
    <w:rsid w:val="00297F94"/>
    <w:rsid w:val="002A3B44"/>
    <w:rsid w:val="002B3EDD"/>
    <w:rsid w:val="00322BE8"/>
    <w:rsid w:val="00363CE9"/>
    <w:rsid w:val="00383B03"/>
    <w:rsid w:val="003844DC"/>
    <w:rsid w:val="003D1D8F"/>
    <w:rsid w:val="003E0FF8"/>
    <w:rsid w:val="003E5C74"/>
    <w:rsid w:val="004045BB"/>
    <w:rsid w:val="00457AD5"/>
    <w:rsid w:val="00464864"/>
    <w:rsid w:val="00480D31"/>
    <w:rsid w:val="004901B3"/>
    <w:rsid w:val="004B18F2"/>
    <w:rsid w:val="004C2900"/>
    <w:rsid w:val="00500BE5"/>
    <w:rsid w:val="00501057"/>
    <w:rsid w:val="00523C16"/>
    <w:rsid w:val="00544E5B"/>
    <w:rsid w:val="00572248"/>
    <w:rsid w:val="0058748E"/>
    <w:rsid w:val="00593052"/>
    <w:rsid w:val="005B0CC2"/>
    <w:rsid w:val="005D5D0E"/>
    <w:rsid w:val="0062259D"/>
    <w:rsid w:val="00680191"/>
    <w:rsid w:val="006B199B"/>
    <w:rsid w:val="006D04DD"/>
    <w:rsid w:val="006F12DC"/>
    <w:rsid w:val="0074453E"/>
    <w:rsid w:val="007D56B4"/>
    <w:rsid w:val="007D6E3F"/>
    <w:rsid w:val="007F6F4E"/>
    <w:rsid w:val="00822757"/>
    <w:rsid w:val="00837376"/>
    <w:rsid w:val="00873F25"/>
    <w:rsid w:val="008E6EF9"/>
    <w:rsid w:val="008F16FD"/>
    <w:rsid w:val="00900116"/>
    <w:rsid w:val="00917FE5"/>
    <w:rsid w:val="00937004"/>
    <w:rsid w:val="00946230"/>
    <w:rsid w:val="00961AD1"/>
    <w:rsid w:val="00984210"/>
    <w:rsid w:val="00993D75"/>
    <w:rsid w:val="009C3757"/>
    <w:rsid w:val="009D2C36"/>
    <w:rsid w:val="009F6F64"/>
    <w:rsid w:val="00A155C7"/>
    <w:rsid w:val="00A61515"/>
    <w:rsid w:val="00A64A42"/>
    <w:rsid w:val="00A64BC0"/>
    <w:rsid w:val="00A66860"/>
    <w:rsid w:val="00A709C9"/>
    <w:rsid w:val="00AD7340"/>
    <w:rsid w:val="00B10CCF"/>
    <w:rsid w:val="00B3342F"/>
    <w:rsid w:val="00BA5C89"/>
    <w:rsid w:val="00BE52E8"/>
    <w:rsid w:val="00C157D1"/>
    <w:rsid w:val="00C17033"/>
    <w:rsid w:val="00C33106"/>
    <w:rsid w:val="00C53A18"/>
    <w:rsid w:val="00C8224E"/>
    <w:rsid w:val="00D2180E"/>
    <w:rsid w:val="00D27D2C"/>
    <w:rsid w:val="00D45740"/>
    <w:rsid w:val="00D46125"/>
    <w:rsid w:val="00D47F22"/>
    <w:rsid w:val="00D656E8"/>
    <w:rsid w:val="00DB72EF"/>
    <w:rsid w:val="00DE7818"/>
    <w:rsid w:val="00E00087"/>
    <w:rsid w:val="00E04DB3"/>
    <w:rsid w:val="00E17601"/>
    <w:rsid w:val="00E23FD0"/>
    <w:rsid w:val="00E266AA"/>
    <w:rsid w:val="00E27B65"/>
    <w:rsid w:val="00E73CF3"/>
    <w:rsid w:val="00F06230"/>
    <w:rsid w:val="00F12B0F"/>
    <w:rsid w:val="00F203A3"/>
    <w:rsid w:val="00F35E94"/>
    <w:rsid w:val="00F45E14"/>
    <w:rsid w:val="00F53668"/>
    <w:rsid w:val="00F7205D"/>
    <w:rsid w:val="00FA2F76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4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256</Words>
  <Characters>1542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20</cp:revision>
  <dcterms:created xsi:type="dcterms:W3CDTF">2021-04-20T12:35:00Z</dcterms:created>
  <dcterms:modified xsi:type="dcterms:W3CDTF">2022-06-14T05:52:00Z</dcterms:modified>
</cp:coreProperties>
</file>